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94EB8" w14:textId="699EA9C2" w:rsidR="00225031" w:rsidRPr="00B266B0" w:rsidRDefault="00225031" w:rsidP="0022503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#100</w:t>
      </w:r>
      <w:r w:rsidRPr="00B266B0">
        <w:rPr>
          <w:bCs/>
          <w:noProof w:val="0"/>
          <w:sz w:val="24"/>
          <w:szCs w:val="24"/>
        </w:rPr>
        <w:tab/>
      </w:r>
      <w:r w:rsidR="003500BE" w:rsidRPr="003500BE">
        <w:rPr>
          <w:bCs/>
          <w:noProof w:val="0"/>
          <w:sz w:val="24"/>
          <w:szCs w:val="24"/>
        </w:rPr>
        <w:t>R2-1713361</w:t>
      </w:r>
    </w:p>
    <w:p w14:paraId="1F1DC502" w14:textId="4E394230" w:rsidR="00225031" w:rsidRPr="00B266B0" w:rsidRDefault="00225031" w:rsidP="00225031">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003500BE" w:rsidRPr="003500BE">
        <w:rPr>
          <w:rFonts w:eastAsia="SimSun"/>
          <w:i/>
          <w:noProof w:val="0"/>
          <w:sz w:val="24"/>
          <w:szCs w:val="24"/>
          <w:lang w:eastAsia="zh-CN"/>
        </w:rPr>
        <w:t>R2-1710855</w:t>
      </w:r>
    </w:p>
    <w:p w14:paraId="49379CFB" w14:textId="77777777" w:rsidR="00CD4C7B" w:rsidRPr="00B266B0" w:rsidRDefault="00CD4C7B" w:rsidP="00CD4C7B">
      <w:pPr>
        <w:pStyle w:val="Header"/>
        <w:rPr>
          <w:bCs/>
          <w:noProof w:val="0"/>
          <w:sz w:val="24"/>
        </w:rPr>
      </w:pPr>
    </w:p>
    <w:p w14:paraId="758E2B30" w14:textId="7269027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553E">
        <w:rPr>
          <w:rFonts w:cs="Arial"/>
          <w:b/>
          <w:bCs/>
          <w:sz w:val="24"/>
          <w:lang w:eastAsia="ja-JP"/>
        </w:rPr>
        <w:t>10.2.4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2C953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553E">
        <w:rPr>
          <w:rFonts w:ascii="Arial" w:hAnsi="Arial" w:cs="Arial"/>
          <w:b/>
          <w:bCs/>
          <w:sz w:val="24"/>
        </w:rPr>
        <w:t>NR SN serving cell measurements in LTE measurement reports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DB1762" w14:textId="7891DB9F" w:rsidR="00225031" w:rsidRDefault="00225031" w:rsidP="00CD4C7B">
      <w:r>
        <w:t xml:space="preserve">During the RAN2#99-bis meeting, the following agreements were made during the offline discussion on the topic of </w:t>
      </w:r>
      <w:r w:rsidRPr="00225031">
        <w:t xml:space="preserve">NR SN serving cell measurements </w:t>
      </w:r>
      <w:r>
        <w:t>being</w:t>
      </w:r>
      <w:r w:rsidRPr="00225031">
        <w:t xml:space="preserve"> provided in LTE measurement reports</w:t>
      </w:r>
      <w:r>
        <w:t>:</w:t>
      </w:r>
    </w:p>
    <w:p w14:paraId="2E2D337D" w14:textId="77777777" w:rsidR="00225031" w:rsidRDefault="00225031" w:rsidP="00225031">
      <w:pPr>
        <w:pStyle w:val="Doc-text2"/>
        <w:pBdr>
          <w:top w:val="single" w:sz="4" w:space="1" w:color="auto"/>
          <w:left w:val="single" w:sz="4" w:space="4" w:color="auto"/>
          <w:bottom w:val="single" w:sz="4" w:space="1" w:color="auto"/>
          <w:right w:val="single" w:sz="4" w:space="4" w:color="auto"/>
        </w:pBdr>
      </w:pPr>
      <w:r>
        <w:t>Agreements</w:t>
      </w:r>
    </w:p>
    <w:p w14:paraId="171D144F" w14:textId="77777777" w:rsidR="00225031" w:rsidRDefault="00225031" w:rsidP="00225031">
      <w:pPr>
        <w:pStyle w:val="Doc-text2"/>
        <w:pBdr>
          <w:top w:val="single" w:sz="4" w:space="1" w:color="auto"/>
          <w:left w:val="single" w:sz="4" w:space="4" w:color="auto"/>
          <w:bottom w:val="single" w:sz="4" w:space="1" w:color="auto"/>
          <w:right w:val="single" w:sz="4" w:space="4" w:color="auto"/>
        </w:pBdr>
      </w:pPr>
      <w:r>
        <w:t>1:</w:t>
      </w:r>
      <w:r>
        <w:tab/>
        <w:t>The UE can report NR serving cell measurements in Bx events related to NR measurements.</w:t>
      </w:r>
    </w:p>
    <w:p w14:paraId="51A0E2A1" w14:textId="77777777" w:rsidR="00225031" w:rsidRDefault="00225031" w:rsidP="00225031">
      <w:pPr>
        <w:pStyle w:val="Doc-text2"/>
        <w:pBdr>
          <w:top w:val="single" w:sz="4" w:space="1" w:color="auto"/>
          <w:left w:val="single" w:sz="4" w:space="4" w:color="auto"/>
          <w:bottom w:val="single" w:sz="4" w:space="1" w:color="auto"/>
          <w:right w:val="single" w:sz="4" w:space="4" w:color="auto"/>
        </w:pBdr>
      </w:pPr>
      <w:r>
        <w:t>1.1:</w:t>
      </w:r>
      <w:r>
        <w:tab/>
        <w:t>The NR serving cell measurements included in Bx events include both PSCell and SCell.</w:t>
      </w:r>
    </w:p>
    <w:p w14:paraId="242322B7" w14:textId="77777777" w:rsidR="00225031" w:rsidRDefault="00225031" w:rsidP="00225031">
      <w:pPr>
        <w:pStyle w:val="Doc-text2"/>
        <w:pBdr>
          <w:top w:val="single" w:sz="4" w:space="1" w:color="auto"/>
          <w:left w:val="single" w:sz="4" w:space="4" w:color="auto"/>
          <w:bottom w:val="single" w:sz="4" w:space="1" w:color="auto"/>
          <w:right w:val="single" w:sz="4" w:space="4" w:color="auto"/>
        </w:pBdr>
      </w:pPr>
      <w:r>
        <w:t>3:</w:t>
      </w:r>
      <w:r>
        <w:tab/>
        <w:t>The UE includes ARFCN and PCI of the NR serving cells to identify the NR serving cell measurements.  SCellIndex is not used for this purpose. (May be revisited depending on the putcome of the discussion the uniqueness of the SCell index)</w:t>
      </w:r>
    </w:p>
    <w:p w14:paraId="72F7935B" w14:textId="77777777" w:rsidR="00225031" w:rsidRDefault="00225031" w:rsidP="00225031">
      <w:pPr>
        <w:pStyle w:val="Doc-text2"/>
        <w:pBdr>
          <w:top w:val="single" w:sz="4" w:space="1" w:color="auto"/>
          <w:left w:val="single" w:sz="4" w:space="4" w:color="auto"/>
          <w:bottom w:val="single" w:sz="4" w:space="1" w:color="auto"/>
          <w:right w:val="single" w:sz="4" w:space="4" w:color="auto"/>
        </w:pBdr>
      </w:pPr>
      <w:r w:rsidRPr="00225031">
        <w:rPr>
          <w:highlight w:val="yellow"/>
        </w:rPr>
        <w:t>FFS:</w:t>
      </w:r>
      <w:r w:rsidRPr="00225031">
        <w:rPr>
          <w:highlight w:val="yellow"/>
        </w:rPr>
        <w:tab/>
        <w:t>The UE does not send NR serving cell measurements in measurement reports associated with LTE Ax events or in periodic measurement reports.</w:t>
      </w:r>
    </w:p>
    <w:p w14:paraId="434DBF20" w14:textId="77777777" w:rsidR="00225031" w:rsidRDefault="00225031" w:rsidP="00CD4C7B"/>
    <w:p w14:paraId="0C5EEE80" w14:textId="0C1CAE0C" w:rsidR="00DD2C49" w:rsidRPr="006E13D1" w:rsidRDefault="00DD2C49" w:rsidP="00CD4C7B">
      <w:r>
        <w:t>In this c</w:t>
      </w:r>
      <w:r w:rsidR="00225031">
        <w:t>ontribution, we present arguments on why at least during inter-MN HO, the UE needs to send NR serving cell measurements in measurement reports.</w:t>
      </w:r>
    </w:p>
    <w:p w14:paraId="127ACA6D" w14:textId="2C758BFE" w:rsidR="00CD4C7B" w:rsidRPr="006E13D1" w:rsidRDefault="00CD4C7B" w:rsidP="00CD4C7B">
      <w:pPr>
        <w:pStyle w:val="Heading1"/>
      </w:pPr>
      <w:r w:rsidRPr="006E13D1">
        <w:t>2</w:t>
      </w:r>
      <w:r w:rsidRPr="006E13D1">
        <w:tab/>
      </w:r>
      <w:r w:rsidR="00DD2C49">
        <w:t>Background</w:t>
      </w:r>
    </w:p>
    <w:p w14:paraId="2BAE2895" w14:textId="697C4C82" w:rsidR="00602188" w:rsidRDefault="00602188" w:rsidP="00CD4C7B">
      <w:r>
        <w:t xml:space="preserve">In the following figure, a simple model of measurement object configuration is shown wherein the SN configured measurement objects correspond to SN serving and non-serving frequencies while the MN can also maintain measurements if needed (e.g. to perform inter-RAT HO or load balancing action </w:t>
      </w:r>
      <w:r w:rsidR="004574BE">
        <w:t>from current SN to</w:t>
      </w:r>
      <w:r>
        <w:t xml:space="preserve"> another SN).</w:t>
      </w:r>
      <w:r w:rsidR="004574BE">
        <w:t xml:space="preserve"> It can be seen that if the LTE measurement report needs to also carry NR serving cell measurements, the existing measurement report must be extended to cover this.</w:t>
      </w:r>
    </w:p>
    <w:p w14:paraId="345A6FBD" w14:textId="4E831246" w:rsidR="00602188" w:rsidRDefault="00602188" w:rsidP="00602188">
      <w:pPr>
        <w:jc w:val="center"/>
      </w:pPr>
      <w:r>
        <w:object w:dxaOrig="5479" w:dyaOrig="3535" w14:anchorId="0C7D6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5pt;height:142.5pt" o:ole="">
            <v:imagedata r:id="rId11" o:title=""/>
          </v:shape>
          <o:OLEObject Type="Embed" ProgID="Visio.Drawing.11" ShapeID="_x0000_i1025" DrawAspect="Content" ObjectID="_1572416697" r:id="rId12"/>
        </w:object>
      </w:r>
    </w:p>
    <w:p w14:paraId="11F7F3D1" w14:textId="665479A3" w:rsidR="00602188" w:rsidRPr="00602188" w:rsidRDefault="00602188" w:rsidP="00602188">
      <w:pPr>
        <w:jc w:val="center"/>
        <w:rPr>
          <w:b/>
        </w:rPr>
      </w:pPr>
      <w:r w:rsidRPr="00602188">
        <w:rPr>
          <w:b/>
        </w:rPr>
        <w:t xml:space="preserve">Figure 2-1: </w:t>
      </w:r>
      <w:r>
        <w:rPr>
          <w:b/>
        </w:rPr>
        <w:t>Simple view of measurement object correspondence between MN and SN</w:t>
      </w:r>
    </w:p>
    <w:p w14:paraId="66CE0369" w14:textId="468292B0" w:rsidR="006A105F" w:rsidRDefault="004574BE" w:rsidP="004574BE">
      <w:r>
        <w:t>In EN-DC we agreed that SgNB maintains its own mobility. It would seem rather obvious that providing the Results_NR in a LTE measurement report</w:t>
      </w:r>
      <w:r w:rsidR="006A105F">
        <w:t xml:space="preserve"> during an inter-MN HO with SN maintained case</w:t>
      </w:r>
      <w:r>
        <w:t xml:space="preserve"> </w:t>
      </w:r>
      <w:r w:rsidR="006A105F">
        <w:t>will</w:t>
      </w:r>
      <w:r>
        <w:t xml:space="preserve"> not provide additional mobility support on top of what already SgNB is </w:t>
      </w:r>
      <w:r w:rsidR="006A105F">
        <w:t>offering, simply because it does not offer the SgNB any additional information (for example if the target MN forwarded these results to the SgNB as part of SgNB Addition Request).</w:t>
      </w:r>
      <w:r>
        <w:t xml:space="preserve"> </w:t>
      </w:r>
      <w:r w:rsidR="006A105F">
        <w:t xml:space="preserve">The </w:t>
      </w:r>
      <w:r>
        <w:t xml:space="preserve">SgNB does not get any new information from </w:t>
      </w:r>
      <w:r w:rsidR="006A105F">
        <w:t>Results_NR</w:t>
      </w:r>
      <w:r>
        <w:t xml:space="preserve"> because new measurement </w:t>
      </w:r>
      <w:r w:rsidR="006A105F">
        <w:t>report</w:t>
      </w:r>
      <w:r>
        <w:t xml:space="preserve"> might have been already </w:t>
      </w:r>
      <w:r>
        <w:lastRenderedPageBreak/>
        <w:t>sent to the SgNB during the time the HO preparation of LTE was happening.</w:t>
      </w:r>
      <w:r w:rsidR="006A105F">
        <w:t xml:space="preserve"> The only reason why target MN may choose to use the Results_NR is that it may take a different RRM decision (if thresholds between source and target MN are different) resulting in MN not choosing to retain the SN anymore (for example to make a choice whether to continue with EN-DC or switch to LTE-DC or </w:t>
      </w:r>
      <w:r w:rsidR="002E608E">
        <w:t xml:space="preserve">even </w:t>
      </w:r>
      <w:r w:rsidR="006A105F">
        <w:t>do something else)</w:t>
      </w:r>
      <w:r w:rsidR="002E608E">
        <w:t>.</w:t>
      </w:r>
    </w:p>
    <w:p w14:paraId="1A4252FD" w14:textId="4961CBB1" w:rsidR="002E608E" w:rsidRDefault="002E608E" w:rsidP="004574BE">
      <w:pPr>
        <w:rPr>
          <w:b/>
        </w:rPr>
      </w:pPr>
      <w:r w:rsidRPr="002E608E">
        <w:rPr>
          <w:b/>
        </w:rPr>
        <w:t xml:space="preserve">Observation 1: </w:t>
      </w:r>
      <w:bookmarkStart w:id="1" w:name="_Hlk494116867"/>
      <w:r w:rsidR="004B6585">
        <w:rPr>
          <w:b/>
        </w:rPr>
        <w:t xml:space="preserve">For EN-DC, </w:t>
      </w:r>
      <w:r w:rsidRPr="002E608E">
        <w:rPr>
          <w:b/>
        </w:rPr>
        <w:t xml:space="preserve">NR serving cell measurements provided in LTE measurement reports during inter-MN </w:t>
      </w:r>
      <w:r>
        <w:rPr>
          <w:b/>
        </w:rPr>
        <w:t>HO</w:t>
      </w:r>
      <w:bookmarkEnd w:id="1"/>
      <w:r>
        <w:rPr>
          <w:b/>
        </w:rPr>
        <w:t xml:space="preserve"> allow the target </w:t>
      </w:r>
      <w:r w:rsidR="004B6585">
        <w:rPr>
          <w:b/>
        </w:rPr>
        <w:t>MeNB</w:t>
      </w:r>
      <w:r>
        <w:rPr>
          <w:b/>
        </w:rPr>
        <w:t xml:space="preserve"> to make its own</w:t>
      </w:r>
      <w:r w:rsidRPr="002E608E">
        <w:rPr>
          <w:b/>
        </w:rPr>
        <w:t xml:space="preserve"> RRM choice.</w:t>
      </w:r>
    </w:p>
    <w:p w14:paraId="47D0329F" w14:textId="34BBBE6E" w:rsidR="000D23A7" w:rsidRDefault="000D23A7" w:rsidP="004574BE">
      <w:pPr>
        <w:rPr>
          <w:b/>
        </w:rPr>
      </w:pPr>
      <w:r>
        <w:rPr>
          <w:b/>
        </w:rPr>
        <w:t>Observation 2: Without the serving cell measurements of the SCG cell group, the target MeNB will have to accept the incoming SgNB as is and delay its decision until it can setup its own measurements.</w:t>
      </w:r>
    </w:p>
    <w:p w14:paraId="501B3E37" w14:textId="632F1F30" w:rsidR="00AA0779" w:rsidRPr="002E608E" w:rsidRDefault="00875A74" w:rsidP="004574BE">
      <w:pPr>
        <w:rPr>
          <w:b/>
        </w:rPr>
      </w:pPr>
      <w:r>
        <w:rPr>
          <w:b/>
        </w:rPr>
        <w:t xml:space="preserve">Proposal 1: For EN-DC, </w:t>
      </w:r>
      <w:r w:rsidRPr="002E608E">
        <w:rPr>
          <w:b/>
        </w:rPr>
        <w:t xml:space="preserve">NR serving cell measurements </w:t>
      </w:r>
      <w:r>
        <w:rPr>
          <w:b/>
        </w:rPr>
        <w:t xml:space="preserve">are </w:t>
      </w:r>
      <w:r w:rsidRPr="002E608E">
        <w:rPr>
          <w:b/>
        </w:rPr>
        <w:t>provided in LTE measurement report</w:t>
      </w:r>
      <w:r>
        <w:rPr>
          <w:b/>
        </w:rPr>
        <w:t>, at least during inter-MN HO.</w:t>
      </w:r>
    </w:p>
    <w:p w14:paraId="3884F67D" w14:textId="583EA62F" w:rsidR="00CD4C7B" w:rsidRDefault="00AA0779" w:rsidP="001B49C9">
      <w:r>
        <w:t xml:space="preserve">A next question would be the format of the measurement results (Results_NR in the above example) contained in the LTE measurement report. The following agreement was made for a different scenario about what should be the context of the SN part of the </w:t>
      </w:r>
      <w:r w:rsidRPr="00503D7F">
        <w:t>SCGFailureInformation</w:t>
      </w:r>
      <w:r>
        <w:t xml:space="preserve"> IE. We think that the same information could be reported i.e. </w:t>
      </w:r>
      <w:r w:rsidRPr="00503D7F">
        <w:t>ARFCN value and NR serving cells and NR neighbour cells measurement results with a quality indicator (RSRP, RSRQ or equivalent)</w:t>
      </w:r>
      <w:r>
        <w:t>.</w:t>
      </w:r>
    </w:p>
    <w:p w14:paraId="06C43CCB" w14:textId="77777777" w:rsidR="00AA0779" w:rsidRPr="00503D7F" w:rsidRDefault="00AA0779" w:rsidP="00AA0779">
      <w:pPr>
        <w:pStyle w:val="Doc-text2"/>
        <w:pBdr>
          <w:top w:val="single" w:sz="4" w:space="1" w:color="auto"/>
          <w:left w:val="single" w:sz="4" w:space="4" w:color="auto"/>
          <w:bottom w:val="single" w:sz="4" w:space="1" w:color="auto"/>
          <w:right w:val="single" w:sz="4" w:space="4" w:color="auto"/>
        </w:pBdr>
      </w:pPr>
      <w:r w:rsidRPr="00503D7F">
        <w:t>3: The following measurements are included in SN part of SCGFailureInformation</w:t>
      </w:r>
    </w:p>
    <w:p w14:paraId="315CE9CD" w14:textId="77777777" w:rsidR="00AA0779" w:rsidRPr="00503D7F" w:rsidRDefault="00AA0779" w:rsidP="00AA0779">
      <w:pPr>
        <w:pStyle w:val="Doc-text2"/>
        <w:pBdr>
          <w:top w:val="single" w:sz="4" w:space="1" w:color="auto"/>
          <w:left w:val="single" w:sz="4" w:space="4" w:color="auto"/>
          <w:bottom w:val="single" w:sz="4" w:space="1" w:color="auto"/>
          <w:right w:val="single" w:sz="4" w:space="4" w:color="auto"/>
        </w:pBdr>
      </w:pPr>
      <w:r w:rsidRPr="00503D7F">
        <w:t>-</w:t>
      </w:r>
      <w:r w:rsidRPr="00503D7F">
        <w:tab/>
        <w:t>ARFCN value and NR serving cells and NR neighbour cells measurement results with a quality indicator (RSRP, RSRQ or equivalent).</w:t>
      </w:r>
    </w:p>
    <w:p w14:paraId="54821DD6" w14:textId="77777777" w:rsidR="00AA0779" w:rsidRPr="00503D7F" w:rsidRDefault="00AA0779" w:rsidP="00AA0779">
      <w:pPr>
        <w:pStyle w:val="Doc-text2"/>
        <w:pBdr>
          <w:top w:val="single" w:sz="4" w:space="1" w:color="auto"/>
          <w:left w:val="single" w:sz="4" w:space="4" w:color="auto"/>
          <w:bottom w:val="single" w:sz="4" w:space="1" w:color="auto"/>
          <w:right w:val="single" w:sz="4" w:space="4" w:color="auto"/>
        </w:pBdr>
      </w:pPr>
      <w:r w:rsidRPr="00503D7F">
        <w:t>FFS</w:t>
      </w:r>
      <w:r w:rsidRPr="00503D7F">
        <w:tab/>
        <w:t>Beam level measurements</w:t>
      </w:r>
    </w:p>
    <w:p w14:paraId="3F08741A" w14:textId="7AB25440" w:rsidR="00AA0779" w:rsidRDefault="00AA0779" w:rsidP="001B49C9"/>
    <w:p w14:paraId="26571BFB" w14:textId="2279F78A" w:rsidR="00AA0779" w:rsidRPr="00340576" w:rsidRDefault="00340576" w:rsidP="001B49C9">
      <w:pPr>
        <w:rPr>
          <w:b/>
        </w:rPr>
      </w:pPr>
      <w:r>
        <w:rPr>
          <w:b/>
        </w:rPr>
        <w:t>Proposal</w:t>
      </w:r>
      <w:r w:rsidR="00AA0779" w:rsidRPr="002E608E">
        <w:rPr>
          <w:b/>
        </w:rPr>
        <w:t xml:space="preserve"> </w:t>
      </w:r>
      <w:r w:rsidR="00AA0779">
        <w:rPr>
          <w:b/>
        </w:rPr>
        <w:t>2</w:t>
      </w:r>
      <w:r w:rsidR="00AA0779" w:rsidRPr="002E608E">
        <w:rPr>
          <w:b/>
        </w:rPr>
        <w:t xml:space="preserve">: </w:t>
      </w:r>
      <w:r w:rsidR="00AA0779" w:rsidRPr="00AA0779">
        <w:rPr>
          <w:b/>
        </w:rPr>
        <w:t xml:space="preserve">NR SN serving cell measurements provided in LTE measurement reports during inter-MN HO </w:t>
      </w:r>
      <w:r>
        <w:rPr>
          <w:b/>
        </w:rPr>
        <w:t xml:space="preserve">should carry at least </w:t>
      </w:r>
      <w:r w:rsidR="00AA0779" w:rsidRPr="00340576">
        <w:rPr>
          <w:b/>
        </w:rPr>
        <w:t xml:space="preserve">ARFCN value and NR serving cells </w:t>
      </w:r>
      <w:r w:rsidR="00C2653B">
        <w:rPr>
          <w:b/>
        </w:rPr>
        <w:t xml:space="preserve">measurements </w:t>
      </w:r>
      <w:r w:rsidR="00AA0779" w:rsidRPr="00340576">
        <w:rPr>
          <w:b/>
        </w:rPr>
        <w:t>with a quality indicator (RSRP, RSRQ or equivalent)</w:t>
      </w:r>
      <w:r w:rsidR="00AA0779" w:rsidRPr="002E608E">
        <w:rPr>
          <w:b/>
        </w:rPr>
        <w:t>.</w:t>
      </w:r>
    </w:p>
    <w:p w14:paraId="43A12B72" w14:textId="119573D3" w:rsidR="00CD4C7B" w:rsidRDefault="002E608E" w:rsidP="00CD4C7B">
      <w:pPr>
        <w:pStyle w:val="Heading1"/>
      </w:pPr>
      <w:r>
        <w:t>3</w:t>
      </w:r>
      <w:r w:rsidR="00CD4C7B" w:rsidRPr="006E13D1">
        <w:tab/>
      </w:r>
      <w:r>
        <w:t>Conclusion</w:t>
      </w:r>
    </w:p>
    <w:p w14:paraId="2D891562" w14:textId="77EDAB25" w:rsidR="00340576" w:rsidRPr="00340576" w:rsidRDefault="00340576" w:rsidP="00340576">
      <w:r>
        <w:t xml:space="preserve">In this contribution, we have discussed the need for allowing </w:t>
      </w:r>
      <w:r w:rsidRPr="00340576">
        <w:t>NR serving cell measurements</w:t>
      </w:r>
      <w:r>
        <w:t xml:space="preserve"> to be</w:t>
      </w:r>
      <w:r w:rsidRPr="00340576">
        <w:t xml:space="preserve"> provided in LTE measurement reports</w:t>
      </w:r>
      <w:r w:rsidRPr="002E608E">
        <w:rPr>
          <w:b/>
        </w:rPr>
        <w:t xml:space="preserve"> </w:t>
      </w:r>
      <w:r>
        <w:t>during an</w:t>
      </w:r>
      <w:r w:rsidRPr="00602188">
        <w:t xml:space="preserve"> inter-</w:t>
      </w:r>
      <w:r>
        <w:t>MeNB handover without SN change.</w:t>
      </w:r>
    </w:p>
    <w:p w14:paraId="105849D8" w14:textId="149D894C" w:rsidR="00340576" w:rsidRDefault="00340576" w:rsidP="00340576">
      <w:pPr>
        <w:rPr>
          <w:b/>
        </w:rPr>
      </w:pPr>
      <w:r w:rsidRPr="002E608E">
        <w:rPr>
          <w:b/>
        </w:rPr>
        <w:t xml:space="preserve">Observation 1: </w:t>
      </w:r>
      <w:r>
        <w:rPr>
          <w:b/>
        </w:rPr>
        <w:t xml:space="preserve">For EN-DC, </w:t>
      </w:r>
      <w:r w:rsidRPr="002E608E">
        <w:rPr>
          <w:b/>
        </w:rPr>
        <w:t xml:space="preserve">NR serving cell measurements provided in LTE measurement reports during inter-MN </w:t>
      </w:r>
      <w:r>
        <w:rPr>
          <w:b/>
        </w:rPr>
        <w:t>HO allow the target MeNB to make its own</w:t>
      </w:r>
      <w:r w:rsidRPr="002E608E">
        <w:rPr>
          <w:b/>
        </w:rPr>
        <w:t xml:space="preserve"> RRM choice.</w:t>
      </w:r>
    </w:p>
    <w:p w14:paraId="3E126701" w14:textId="77777777" w:rsidR="000D23A7" w:rsidRDefault="000D23A7" w:rsidP="000D23A7">
      <w:pPr>
        <w:rPr>
          <w:b/>
        </w:rPr>
      </w:pPr>
      <w:r>
        <w:rPr>
          <w:b/>
        </w:rPr>
        <w:t>Observation 2: Without the serving cell measurements of the SCG cell group, the target MeNB will have to accept the incoming SgNB as is and delay its decision until it can setup its own measurements.</w:t>
      </w:r>
    </w:p>
    <w:p w14:paraId="32FDC2E6" w14:textId="7C1A2187" w:rsidR="00AE7E9C" w:rsidRPr="00AE7E9C" w:rsidRDefault="00AE7E9C" w:rsidP="00340576">
      <w:r w:rsidRPr="00AE7E9C">
        <w:t>Hence</w:t>
      </w:r>
      <w:r>
        <w:t>,</w:t>
      </w:r>
      <w:r w:rsidRPr="00AE7E9C">
        <w:t xml:space="preserve"> we propose that </w:t>
      </w:r>
      <w:bookmarkStart w:id="2" w:name="_GoBack"/>
      <w:bookmarkEnd w:id="2"/>
      <w:r w:rsidRPr="00AE7E9C">
        <w:t>during the inter-MN HO, the target eNB is able to receive NR serving cell measurements from the source eNB.</w:t>
      </w:r>
    </w:p>
    <w:p w14:paraId="26159EE4" w14:textId="72AEB25E" w:rsidR="00340576" w:rsidRPr="002E608E" w:rsidRDefault="00340576" w:rsidP="00340576">
      <w:pPr>
        <w:rPr>
          <w:b/>
        </w:rPr>
      </w:pPr>
      <w:r>
        <w:rPr>
          <w:b/>
        </w:rPr>
        <w:t xml:space="preserve">Proposal 1: For EN-DC, </w:t>
      </w:r>
      <w:r w:rsidRPr="002E608E">
        <w:rPr>
          <w:b/>
        </w:rPr>
        <w:t xml:space="preserve">NR serving cell measurements </w:t>
      </w:r>
      <w:r>
        <w:rPr>
          <w:b/>
        </w:rPr>
        <w:t xml:space="preserve">are </w:t>
      </w:r>
      <w:r w:rsidRPr="002E608E">
        <w:rPr>
          <w:b/>
        </w:rPr>
        <w:t>provided in LTE measurement report</w:t>
      </w:r>
      <w:r>
        <w:rPr>
          <w:b/>
        </w:rPr>
        <w:t>, at least during inter-MN HO.</w:t>
      </w:r>
    </w:p>
    <w:p w14:paraId="190C81D1" w14:textId="1FED2BAE" w:rsidR="00CD4C7B" w:rsidRPr="006E13D1" w:rsidRDefault="00340576" w:rsidP="00CD4C7B">
      <w:r>
        <w:rPr>
          <w:b/>
        </w:rPr>
        <w:t>Proposal</w:t>
      </w:r>
      <w:r w:rsidRPr="002E608E">
        <w:rPr>
          <w:b/>
        </w:rPr>
        <w:t xml:space="preserve"> </w:t>
      </w:r>
      <w:r>
        <w:rPr>
          <w:b/>
        </w:rPr>
        <w:t>2</w:t>
      </w:r>
      <w:r w:rsidRPr="002E608E">
        <w:rPr>
          <w:b/>
        </w:rPr>
        <w:t xml:space="preserve">: </w:t>
      </w:r>
      <w:r w:rsidRPr="00AA0779">
        <w:rPr>
          <w:b/>
        </w:rPr>
        <w:t xml:space="preserve">NR SN serving cell measurements provided in LTE measurement reports during inter-MN HO </w:t>
      </w:r>
      <w:r>
        <w:rPr>
          <w:b/>
        </w:rPr>
        <w:t xml:space="preserve">should carry at least </w:t>
      </w:r>
      <w:r w:rsidRPr="00340576">
        <w:rPr>
          <w:b/>
        </w:rPr>
        <w:t xml:space="preserve">ARFCN value and NR serving cells </w:t>
      </w:r>
      <w:r w:rsidR="00C2653B">
        <w:rPr>
          <w:b/>
        </w:rPr>
        <w:t xml:space="preserve">measurements </w:t>
      </w:r>
      <w:r w:rsidRPr="00340576">
        <w:rPr>
          <w:b/>
        </w:rPr>
        <w:t>with a quality indicator (RSRP, RSRQ or equivalent)</w:t>
      </w:r>
      <w:r w:rsidRPr="002E608E">
        <w:rPr>
          <w:b/>
        </w:rPr>
        <w:t>.</w:t>
      </w:r>
    </w:p>
    <w:p w14:paraId="0FDCFAC2" w14:textId="77777777" w:rsidR="00CD4C7B" w:rsidRPr="00FE234F" w:rsidRDefault="00CD4C7B" w:rsidP="00CD4C7B">
      <w:pPr>
        <w:pStyle w:val="Heading1"/>
      </w:pPr>
      <w:r w:rsidRPr="006E13D1">
        <w:t>References</w:t>
      </w:r>
    </w:p>
    <w:p w14:paraId="087BE5E4" w14:textId="77777777" w:rsidR="007826A2" w:rsidRPr="00FE234F" w:rsidRDefault="00053C33" w:rsidP="007826A2">
      <w:pPr>
        <w:numPr>
          <w:ilvl w:val="0"/>
          <w:numId w:val="4"/>
        </w:numPr>
        <w:overflowPunct w:val="0"/>
        <w:autoSpaceDE w:val="0"/>
        <w:autoSpaceDN w:val="0"/>
        <w:adjustRightInd w:val="0"/>
        <w:textAlignment w:val="baseline"/>
      </w:pPr>
      <w:bookmarkStart w:id="3" w:name="_Ref75086397"/>
      <w:r w:rsidRPr="00FE234F">
        <w:t xml:space="preserve">R2-1708793: </w:t>
      </w:r>
      <w:r w:rsidRPr="00FE234F">
        <w:rPr>
          <w:i/>
        </w:rPr>
        <w:t>Serving cell reporting in EN-DC</w:t>
      </w:r>
      <w:r w:rsidRPr="00FE234F">
        <w:t>, Intel Corporation</w:t>
      </w:r>
      <w:r w:rsidR="007826A2" w:rsidRPr="00FE234F">
        <w:t xml:space="preserve"> </w:t>
      </w:r>
    </w:p>
    <w:p w14:paraId="3D68C622" w14:textId="438DBB86" w:rsidR="007826A2" w:rsidRPr="00FE234F" w:rsidRDefault="007826A2" w:rsidP="007826A2">
      <w:pPr>
        <w:numPr>
          <w:ilvl w:val="0"/>
          <w:numId w:val="4"/>
        </w:numPr>
        <w:overflowPunct w:val="0"/>
        <w:autoSpaceDE w:val="0"/>
        <w:autoSpaceDN w:val="0"/>
        <w:adjustRightInd w:val="0"/>
        <w:textAlignment w:val="baseline"/>
      </w:pPr>
      <w:r w:rsidRPr="00FE234F">
        <w:t xml:space="preserve">R2-1710859: </w:t>
      </w:r>
      <w:r w:rsidRPr="00FE234F">
        <w:rPr>
          <w:i/>
        </w:rPr>
        <w:t>Considerations for the format of NR cell measurements for SCGFailureIndication</w:t>
      </w:r>
      <w:r w:rsidRPr="00FE234F">
        <w:t>, Nokia, Nokia Shanghai Bell</w:t>
      </w:r>
    </w:p>
    <w:p w14:paraId="2F5FEB75" w14:textId="675B1C62" w:rsidR="00FE234F" w:rsidRPr="00FE234F" w:rsidRDefault="00FE234F" w:rsidP="00FE234F">
      <w:pPr>
        <w:numPr>
          <w:ilvl w:val="0"/>
          <w:numId w:val="4"/>
        </w:numPr>
        <w:overflowPunct w:val="0"/>
        <w:autoSpaceDE w:val="0"/>
        <w:autoSpaceDN w:val="0"/>
        <w:adjustRightInd w:val="0"/>
        <w:textAlignment w:val="baseline"/>
      </w:pPr>
      <w:bookmarkStart w:id="4" w:name="_Hlk498617719"/>
      <w:r>
        <w:t>R2-1710855</w:t>
      </w:r>
      <w:bookmarkEnd w:id="4"/>
      <w:r>
        <w:t xml:space="preserve">: </w:t>
      </w:r>
      <w:r w:rsidRPr="00FE234F">
        <w:rPr>
          <w:i/>
        </w:rPr>
        <w:t>NR SN serving cell measurements in LTE measurement reports</w:t>
      </w:r>
      <w:r w:rsidR="00246432">
        <w:t xml:space="preserve">, </w:t>
      </w:r>
      <w:r w:rsidRPr="00FE234F">
        <w:t>Nokia, Nokia Shanghai Bell</w:t>
      </w: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A6689" w14:textId="77777777" w:rsidR="003E2DFE" w:rsidRDefault="003E2DFE">
      <w:r>
        <w:separator/>
      </w:r>
    </w:p>
  </w:endnote>
  <w:endnote w:type="continuationSeparator" w:id="0">
    <w:p w14:paraId="217A895F" w14:textId="77777777" w:rsidR="003E2DFE" w:rsidRDefault="003E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A0EBB" w14:textId="77777777" w:rsidR="003E2DFE" w:rsidRDefault="003E2DFE">
      <w:r>
        <w:separator/>
      </w:r>
    </w:p>
  </w:footnote>
  <w:footnote w:type="continuationSeparator" w:id="0">
    <w:p w14:paraId="4ADC1D11" w14:textId="77777777" w:rsidR="003E2DFE" w:rsidRDefault="003E2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3C33"/>
    <w:rsid w:val="00080512"/>
    <w:rsid w:val="00090468"/>
    <w:rsid w:val="000B7BCF"/>
    <w:rsid w:val="000C522B"/>
    <w:rsid w:val="000D23A7"/>
    <w:rsid w:val="000D58AB"/>
    <w:rsid w:val="00112F1A"/>
    <w:rsid w:val="00145075"/>
    <w:rsid w:val="001741A0"/>
    <w:rsid w:val="00175FA0"/>
    <w:rsid w:val="00183438"/>
    <w:rsid w:val="00194CD0"/>
    <w:rsid w:val="001B49C9"/>
    <w:rsid w:val="001C4F79"/>
    <w:rsid w:val="001F168B"/>
    <w:rsid w:val="001F7831"/>
    <w:rsid w:val="00204045"/>
    <w:rsid w:val="0020712B"/>
    <w:rsid w:val="00225031"/>
    <w:rsid w:val="0022606D"/>
    <w:rsid w:val="00246432"/>
    <w:rsid w:val="002747EC"/>
    <w:rsid w:val="00281542"/>
    <w:rsid w:val="002855BF"/>
    <w:rsid w:val="002E608E"/>
    <w:rsid w:val="002F0D22"/>
    <w:rsid w:val="002F553E"/>
    <w:rsid w:val="003172DC"/>
    <w:rsid w:val="00325AE3"/>
    <w:rsid w:val="00326069"/>
    <w:rsid w:val="00340576"/>
    <w:rsid w:val="003500BE"/>
    <w:rsid w:val="0035462D"/>
    <w:rsid w:val="003B40AD"/>
    <w:rsid w:val="003C4E37"/>
    <w:rsid w:val="003E16BE"/>
    <w:rsid w:val="003E2DFE"/>
    <w:rsid w:val="004006E8"/>
    <w:rsid w:val="00401855"/>
    <w:rsid w:val="004574BE"/>
    <w:rsid w:val="00477455"/>
    <w:rsid w:val="004A7EA1"/>
    <w:rsid w:val="004B6585"/>
    <w:rsid w:val="004C44D2"/>
    <w:rsid w:val="004D3578"/>
    <w:rsid w:val="004D380D"/>
    <w:rsid w:val="004E213A"/>
    <w:rsid w:val="00503171"/>
    <w:rsid w:val="00506C28"/>
    <w:rsid w:val="00522CBF"/>
    <w:rsid w:val="00534DA0"/>
    <w:rsid w:val="00543E6C"/>
    <w:rsid w:val="00565087"/>
    <w:rsid w:val="0056573F"/>
    <w:rsid w:val="00602188"/>
    <w:rsid w:val="00611566"/>
    <w:rsid w:val="00646D99"/>
    <w:rsid w:val="00656910"/>
    <w:rsid w:val="006A105F"/>
    <w:rsid w:val="006C66D8"/>
    <w:rsid w:val="006D1E24"/>
    <w:rsid w:val="006E1417"/>
    <w:rsid w:val="006F6A2C"/>
    <w:rsid w:val="0070432F"/>
    <w:rsid w:val="00710201"/>
    <w:rsid w:val="007342B5"/>
    <w:rsid w:val="00734A5B"/>
    <w:rsid w:val="00744E76"/>
    <w:rsid w:val="00757D40"/>
    <w:rsid w:val="00781F0F"/>
    <w:rsid w:val="007826A2"/>
    <w:rsid w:val="0078727C"/>
    <w:rsid w:val="0079049D"/>
    <w:rsid w:val="007B18D8"/>
    <w:rsid w:val="007C095F"/>
    <w:rsid w:val="008028A4"/>
    <w:rsid w:val="00813245"/>
    <w:rsid w:val="00821EB1"/>
    <w:rsid w:val="00875A74"/>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0779"/>
    <w:rsid w:val="00AA1553"/>
    <w:rsid w:val="00AE7E9C"/>
    <w:rsid w:val="00B15449"/>
    <w:rsid w:val="00B47FD1"/>
    <w:rsid w:val="00B516BB"/>
    <w:rsid w:val="00B71421"/>
    <w:rsid w:val="00B92827"/>
    <w:rsid w:val="00C046FF"/>
    <w:rsid w:val="00C12B51"/>
    <w:rsid w:val="00C24650"/>
    <w:rsid w:val="00C2653B"/>
    <w:rsid w:val="00C33079"/>
    <w:rsid w:val="00C83A13"/>
    <w:rsid w:val="00C9068C"/>
    <w:rsid w:val="00C92967"/>
    <w:rsid w:val="00CA3D0C"/>
    <w:rsid w:val="00CA654B"/>
    <w:rsid w:val="00CD4C7B"/>
    <w:rsid w:val="00D07188"/>
    <w:rsid w:val="00D738D6"/>
    <w:rsid w:val="00D80795"/>
    <w:rsid w:val="00D854BE"/>
    <w:rsid w:val="00D87E00"/>
    <w:rsid w:val="00D9134D"/>
    <w:rsid w:val="00D96D11"/>
    <w:rsid w:val="00DA7A03"/>
    <w:rsid w:val="00DB1818"/>
    <w:rsid w:val="00DC309B"/>
    <w:rsid w:val="00DC4DA2"/>
    <w:rsid w:val="00DD2C49"/>
    <w:rsid w:val="00E362A2"/>
    <w:rsid w:val="00E62835"/>
    <w:rsid w:val="00E77645"/>
    <w:rsid w:val="00E83697"/>
    <w:rsid w:val="00EC4A25"/>
    <w:rsid w:val="00ED4DB2"/>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DD2C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C4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5AIRPNAIUNRU-859666464-1047</_dlc_DocId>
    <_dlc_DocIdUrl xmlns="71c5aaf6-e6ce-465b-b873-5148d2a4c105">
      <Url>https://nokia.sharepoint.com/sites/c5g/e2earch/_layouts/15/DocIdRedir.aspx?ID=5AIRPNAIUNRU-859666464-1047</Url>
      <Description>5AIRPNAIUNRU-859666464-1047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1CFAF0-320C-41F8-987A-0A98CFE30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F1DA6-B026-4E61-B6C6-7FE566E5586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157654-BC17-4162-B3DA-366E2DB2B73F}">
  <ds:schemaRefs>
    <ds:schemaRef ds:uri="http://schemas.microsoft.com/sharepoint/v3/contenttype/forms"/>
  </ds:schemaRefs>
</ds:datastoreItem>
</file>

<file path=customXml/itemProps4.xml><?xml version="1.0" encoding="utf-8"?>
<ds:datastoreItem xmlns:ds="http://schemas.openxmlformats.org/officeDocument/2006/customXml" ds:itemID="{E1FA167A-2766-4EE7-B7F8-6F6DFFA5E6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39</cp:revision>
  <dcterms:created xsi:type="dcterms:W3CDTF">2016-08-12T03:53:00Z</dcterms:created>
  <dcterms:modified xsi:type="dcterms:W3CDTF">2017-11-17T07:38:00Z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984ddb3c-fa4f-4f03-bee8-a62e3efb773f</vt:lpwstr>
  </property>
</Properties>
</file>